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97AC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ROGGER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228A8298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36C0C448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6C770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DDFE3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Feb.1465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Crakebone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gifted his goods and chattels</w:t>
      </w:r>
    </w:p>
    <w:p w14:paraId="69D2FD40" w14:textId="77777777" w:rsidR="00430BA0" w:rsidRDefault="00430BA0" w:rsidP="00430BA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him,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Irland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Wodard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Holy Trinity the Less, London(q.v.).</w:t>
      </w:r>
    </w:p>
    <w:p w14:paraId="5E4A6EC5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1461-68 pp.308-9)</w:t>
      </w:r>
    </w:p>
    <w:p w14:paraId="68885255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B6DC1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E6E04" w14:textId="77777777" w:rsidR="00430BA0" w:rsidRDefault="00430BA0" w:rsidP="00430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2022</w:t>
      </w:r>
    </w:p>
    <w:p w14:paraId="335A32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B8B7B" w14:textId="77777777" w:rsidR="00430BA0" w:rsidRDefault="00430BA0" w:rsidP="009139A6">
      <w:r>
        <w:separator/>
      </w:r>
    </w:p>
  </w:endnote>
  <w:endnote w:type="continuationSeparator" w:id="0">
    <w:p w14:paraId="14B6176F" w14:textId="77777777" w:rsidR="00430BA0" w:rsidRDefault="00430B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C26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BA6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D3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CF2A" w14:textId="77777777" w:rsidR="00430BA0" w:rsidRDefault="00430BA0" w:rsidP="009139A6">
      <w:r>
        <w:separator/>
      </w:r>
    </w:p>
  </w:footnote>
  <w:footnote w:type="continuationSeparator" w:id="0">
    <w:p w14:paraId="42D2E924" w14:textId="77777777" w:rsidR="00430BA0" w:rsidRDefault="00430B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7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CB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DE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BA0"/>
    <w:rsid w:val="000666E0"/>
    <w:rsid w:val="002510B7"/>
    <w:rsid w:val="00430BA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E1E76"/>
  <w15:chartTrackingRefBased/>
  <w15:docId w15:val="{1EE5382C-40E2-4F79-A9DB-253E29FF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2022-04-28T08:57:00Z</dcterms:created>
  <dcterms:modified xsi:type="dcterms:W3CDTF">2022-04-28T08:57:00Z</dcterms:modified>
</cp:coreProperties>
</file>